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501"/>
        <w:gridCol w:w="3667"/>
        <w:gridCol w:w="1101"/>
        <w:gridCol w:w="2251"/>
      </w:tblGrid>
      <w:tr w:rsidR="008F0A75" w:rsidRPr="002E05B8" w14:paraId="0F041FBF" w14:textId="77777777" w:rsidTr="00A350F2">
        <w:trPr>
          <w:trHeight w:val="837"/>
        </w:trPr>
        <w:bookmarkStart w:id="0" w:name="_GoBack" w:displacedByCustomXml="next"/>
        <w:bookmarkEnd w:id="0" w:displacedByCustomXml="next"/>
        <w:sdt>
          <w:sdtPr>
            <w:id w:val="-1086461908"/>
            <w:placeholder>
              <w:docPart w:val="B7021D8BB6E24307BE70A6720957EC74"/>
            </w:placeholder>
            <w:temporary/>
            <w:showingPlcHdr/>
          </w:sdtPr>
          <w:sdtEndPr/>
          <w:sdtContent>
            <w:tc>
              <w:tcPr>
                <w:tcW w:w="7931" w:type="dxa"/>
                <w:gridSpan w:val="2"/>
                <w:shd w:val="clear" w:color="auto" w:fill="000000" w:themeFill="text1"/>
                <w:vAlign w:val="center"/>
              </w:tcPr>
              <w:p w14:paraId="547AD471" w14:textId="77777777" w:rsidR="008F0A75" w:rsidRPr="002E05B8" w:rsidRDefault="008F0A75" w:rsidP="00A350F2">
                <w:pPr>
                  <w:pStyle w:val="Tagline"/>
                </w:pPr>
                <w:r w:rsidRPr="002E05B8">
                  <w:t>Get ready for a super scary</w:t>
                </w:r>
              </w:p>
            </w:tc>
          </w:sdtContent>
        </w:sdt>
        <w:tc>
          <w:tcPr>
            <w:tcW w:w="3255" w:type="dxa"/>
            <w:gridSpan w:val="2"/>
            <w:vAlign w:val="center"/>
          </w:tcPr>
          <w:p w14:paraId="0734C8B3" w14:textId="77777777" w:rsidR="008F0A75" w:rsidRPr="002E05B8" w:rsidRDefault="008F0A75" w:rsidP="00A350F2">
            <w:pPr>
              <w:pStyle w:val="Tagline"/>
            </w:pPr>
          </w:p>
        </w:tc>
      </w:tr>
      <w:tr w:rsidR="008F0A75" w:rsidRPr="002E05B8" w14:paraId="1181D0B4" w14:textId="77777777" w:rsidTr="00A350F2">
        <w:trPr>
          <w:trHeight w:val="2466"/>
        </w:trPr>
        <w:tc>
          <w:tcPr>
            <w:tcW w:w="11186" w:type="dxa"/>
            <w:gridSpan w:val="4"/>
            <w:vAlign w:val="center"/>
          </w:tcPr>
          <w:p w14:paraId="2C429604" w14:textId="77777777" w:rsidR="008F0A75" w:rsidRPr="002E05B8" w:rsidRDefault="008F0A75" w:rsidP="00A350F2">
            <w:r w:rsidRPr="002E05B8">
              <w:rPr>
                <w:noProof/>
              </w:rPr>
              <mc:AlternateContent>
                <mc:Choice Requires="wps">
                  <w:drawing>
                    <wp:inline distT="0" distB="0" distL="0" distR="0" wp14:anchorId="57078CB6" wp14:editId="57AE089E">
                      <wp:extent cx="1828800" cy="1828800"/>
                      <wp:effectExtent l="0" t="0" r="0" b="8890"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id w:val="-929045450"/>
                                    <w:placeholder>
                                      <w:docPart w:val="9ABD330D47604D85B564494511ADE65D"/>
                                    </w:placeholder>
                                    <w:temporary/>
                                    <w:showingPlcHdr/>
                                  </w:sdtPr>
                                  <w:sdtEndPr/>
                                  <w:sdtContent>
                                    <w:p w14:paraId="5BCB5BC7" w14:textId="77777777" w:rsidR="008F0A75" w:rsidRPr="00246ED0" w:rsidRDefault="008F0A75" w:rsidP="008F0A75">
                                      <w:pPr>
                                        <w:pStyle w:val="Title"/>
                                      </w:pPr>
                                      <w:r w:rsidRPr="00246ED0">
                                        <w:t>HALLOWEEN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1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Wave4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57078CB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" o:spid="_x0000_s1026" type="#_x0000_t202" style="width:2in;height:2in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CW&#10;imhAGwIAAEUEAAAOAAAAAAAAAAAAAAAAAC4CAABkcnMvZTJvRG9jLnhtbFBLAQItABQABgAIAAAA&#10;IQBLiSbN1gAAAAUBAAAPAAAAAAAAAAAAAAAAAHUEAABkcnMvZG93bnJldi54bWxQSwUGAAAAAAQA&#10;BADzAAAAeAUAAAAA&#10;" filled="f" stroked="f">
                      <v:textbox style="mso-fit-shape-to-text:t">
                        <w:txbxContent>
                          <w:sdt>
                            <w:sdtPr>
                              <w:id w:val="-929045450"/>
                              <w:placeholder>
                                <w:docPart w:val="9ABD330D47604D85B564494511ADE65D"/>
                              </w:placeholder>
                              <w:temporary/>
                              <w:showingPlcHdr/>
                              <w15:appearance w15:val="hidden"/>
                            </w:sdtPr>
                            <w:sdtEndPr/>
                            <w:sdtContent>
                              <w:p w14:paraId="5BCB5BC7" w14:textId="77777777" w:rsidR="008F0A75" w:rsidRPr="00246ED0" w:rsidRDefault="008F0A75" w:rsidP="008F0A75">
                                <w:pPr>
                                  <w:pStyle w:val="Title"/>
                                </w:pPr>
                                <w:r w:rsidRPr="00246ED0">
                                  <w:t>HALLOWEEN</w:t>
                                </w:r>
                              </w:p>
                            </w:sdtContent>
                          </w:sdt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  <w:tr w:rsidR="008F0A75" w:rsidRPr="00341526" w14:paraId="204E7153" w14:textId="77777777" w:rsidTr="00A350F2">
        <w:trPr>
          <w:trHeight w:val="4905"/>
        </w:trPr>
        <w:tc>
          <w:tcPr>
            <w:tcW w:w="11186" w:type="dxa"/>
            <w:gridSpan w:val="4"/>
          </w:tcPr>
          <w:p w14:paraId="3C30342D" w14:textId="77777777" w:rsidR="008F0A75" w:rsidRPr="00341526" w:rsidRDefault="008F0A75" w:rsidP="00A350F2">
            <w:pPr>
              <w:spacing w:after="120"/>
              <w:jc w:val="center"/>
              <w:rPr>
                <w:rFonts w:ascii="Papyrus" w:hAnsi="Papyrus"/>
                <w:sz w:val="72"/>
              </w:rPr>
            </w:pPr>
          </w:p>
        </w:tc>
      </w:tr>
      <w:tr w:rsidR="008F0A75" w:rsidRPr="002E05B8" w14:paraId="4711846A" w14:textId="77777777" w:rsidTr="00A350F2">
        <w:sdt>
          <w:sdtPr>
            <w:id w:val="-1716643142"/>
            <w:placeholder>
              <w:docPart w:val="B39D7D8E92EA4637B88D759EA9AD618D"/>
            </w:placeholder>
            <w:temporary/>
            <w:showingPlcHdr/>
          </w:sdtPr>
          <w:sdtEndPr/>
          <w:sdtContent>
            <w:tc>
              <w:tcPr>
                <w:tcW w:w="11186" w:type="dxa"/>
                <w:gridSpan w:val="4"/>
                <w:vAlign w:val="center"/>
              </w:tcPr>
              <w:p w14:paraId="7C5E41DC" w14:textId="77777777" w:rsidR="008F0A75" w:rsidRPr="002E05B8" w:rsidRDefault="008F0A75" w:rsidP="00A350F2">
                <w:pPr>
                  <w:pStyle w:val="Date"/>
                </w:pPr>
                <w:r w:rsidRPr="002E05B8">
                  <w:t>October 31st, 2018</w:t>
                </w:r>
              </w:p>
            </w:tc>
          </w:sdtContent>
        </w:sdt>
      </w:tr>
      <w:tr w:rsidR="008F0A75" w:rsidRPr="002E05B8" w14:paraId="7FEC4801" w14:textId="77777777" w:rsidTr="00A350F2">
        <w:trPr>
          <w:trHeight w:val="116"/>
        </w:trPr>
        <w:tc>
          <w:tcPr>
            <w:tcW w:w="4370" w:type="dxa"/>
          </w:tcPr>
          <w:p w14:paraId="0611BB24" w14:textId="77777777" w:rsidR="008F0A75" w:rsidRPr="002E05B8" w:rsidRDefault="008F0A75" w:rsidP="00A350F2">
            <w:pPr>
              <w:pStyle w:val="NoSpacing"/>
            </w:pPr>
          </w:p>
        </w:tc>
        <w:tc>
          <w:tcPr>
            <w:tcW w:w="6816" w:type="dxa"/>
            <w:gridSpan w:val="3"/>
            <w:tcBorders>
              <w:bottom w:val="single" w:sz="24" w:space="0" w:color="ED7D31" w:themeColor="accent2"/>
            </w:tcBorders>
          </w:tcPr>
          <w:p w14:paraId="71450561" w14:textId="77777777" w:rsidR="008F0A75" w:rsidRPr="002E05B8" w:rsidRDefault="008F0A75" w:rsidP="00A350F2">
            <w:pPr>
              <w:pStyle w:val="NoSpacing"/>
            </w:pPr>
          </w:p>
        </w:tc>
      </w:tr>
      <w:tr w:rsidR="008F0A75" w:rsidRPr="002E05B8" w14:paraId="168A7FB1" w14:textId="77777777" w:rsidTr="00A350F2">
        <w:trPr>
          <w:trHeight w:val="603"/>
        </w:trPr>
        <w:tc>
          <w:tcPr>
            <w:tcW w:w="4370" w:type="dxa"/>
          </w:tcPr>
          <w:p w14:paraId="2693529D" w14:textId="77777777" w:rsidR="008F0A75" w:rsidRPr="002E05B8" w:rsidRDefault="008F0A75" w:rsidP="00A350F2">
            <w:pPr>
              <w:pStyle w:val="Address"/>
            </w:pPr>
          </w:p>
        </w:tc>
        <w:tc>
          <w:tcPr>
            <w:tcW w:w="6816" w:type="dxa"/>
            <w:gridSpan w:val="3"/>
            <w:tcBorders>
              <w:top w:val="single" w:sz="24" w:space="0" w:color="ED7D31" w:themeColor="accent2"/>
              <w:bottom w:val="single" w:sz="24" w:space="0" w:color="ED7D31" w:themeColor="accent2"/>
            </w:tcBorders>
            <w:vAlign w:val="center"/>
          </w:tcPr>
          <w:p w14:paraId="7CD51B70" w14:textId="77777777" w:rsidR="008F0A75" w:rsidRPr="002E05B8" w:rsidRDefault="003F38E8" w:rsidP="00A350F2">
            <w:pPr>
              <w:pStyle w:val="Address"/>
            </w:pPr>
            <w:sdt>
              <w:sdtPr>
                <w:id w:val="-1010065447"/>
                <w:placeholder>
                  <w:docPart w:val="8BC9340E88CA4AC99D98A297E0BA037A"/>
                </w:placeholder>
                <w:temporary/>
                <w:showingPlcHdr/>
              </w:sdtPr>
              <w:sdtEndPr/>
              <w:sdtContent>
                <w:r w:rsidR="008F0A75" w:rsidRPr="002E05B8">
                  <w:t>4567 Main St Buffalo, NY 98052</w:t>
                </w:r>
              </w:sdtContent>
            </w:sdt>
          </w:p>
        </w:tc>
      </w:tr>
      <w:tr w:rsidR="008F0A75" w:rsidRPr="002E05B8" w14:paraId="452F218F" w14:textId="77777777" w:rsidTr="00A350F2">
        <w:trPr>
          <w:trHeight w:val="116"/>
        </w:trPr>
        <w:tc>
          <w:tcPr>
            <w:tcW w:w="4370" w:type="dxa"/>
          </w:tcPr>
          <w:p w14:paraId="5A516145" w14:textId="77777777" w:rsidR="008F0A75" w:rsidRPr="002E05B8" w:rsidRDefault="008F0A75" w:rsidP="00A350F2">
            <w:pPr>
              <w:pStyle w:val="NoSpacing"/>
            </w:pPr>
          </w:p>
        </w:tc>
        <w:tc>
          <w:tcPr>
            <w:tcW w:w="6816" w:type="dxa"/>
            <w:gridSpan w:val="3"/>
            <w:tcBorders>
              <w:top w:val="single" w:sz="24" w:space="0" w:color="ED7D31" w:themeColor="accent2"/>
            </w:tcBorders>
            <w:vAlign w:val="center"/>
          </w:tcPr>
          <w:p w14:paraId="7F0D8834" w14:textId="77777777" w:rsidR="008F0A75" w:rsidRPr="002E05B8" w:rsidRDefault="008F0A75" w:rsidP="00A350F2">
            <w:pPr>
              <w:pStyle w:val="NoSpacing"/>
            </w:pPr>
          </w:p>
        </w:tc>
      </w:tr>
      <w:tr w:rsidR="008F0A75" w:rsidRPr="002E05B8" w14:paraId="37511583" w14:textId="77777777" w:rsidTr="00A350F2">
        <w:trPr>
          <w:trHeight w:val="1539"/>
        </w:trPr>
        <w:tc>
          <w:tcPr>
            <w:tcW w:w="4370" w:type="dxa"/>
          </w:tcPr>
          <w:p w14:paraId="3C274FBA" w14:textId="77777777" w:rsidR="008F0A75" w:rsidRPr="002E05B8" w:rsidRDefault="008F0A75" w:rsidP="00A350F2">
            <w:pPr>
              <w:pStyle w:val="Heading1"/>
            </w:pPr>
          </w:p>
        </w:tc>
        <w:sdt>
          <w:sdtPr>
            <w:id w:val="-1611432699"/>
            <w:placeholder>
              <w:docPart w:val="92A9674C182E46EC81D64DDDDB940F28"/>
            </w:placeholder>
            <w:temporary/>
            <w:showingPlcHdr/>
          </w:sdtPr>
          <w:sdtEndPr/>
          <w:sdtContent>
            <w:tc>
              <w:tcPr>
                <w:tcW w:w="6816" w:type="dxa"/>
                <w:gridSpan w:val="3"/>
                <w:shd w:val="clear" w:color="auto" w:fill="ED7D31" w:themeFill="accent2"/>
                <w:vAlign w:val="center"/>
              </w:tcPr>
              <w:p w14:paraId="4B2A782C" w14:textId="77777777" w:rsidR="008F0A75" w:rsidRPr="002E05B8" w:rsidRDefault="008F0A75" w:rsidP="00A350F2">
                <w:pPr>
                  <w:pStyle w:val="Heading1"/>
                </w:pPr>
                <w:r w:rsidRPr="002E05B8">
                  <w:t>BEST DRESSED</w:t>
                </w:r>
                <w:r w:rsidRPr="002E05B8">
                  <w:br/>
                  <w:t>PRIZES TO BE WON</w:t>
                </w:r>
              </w:p>
            </w:tc>
          </w:sdtContent>
        </w:sdt>
      </w:tr>
      <w:tr w:rsidR="008F0A75" w:rsidRPr="002E05B8" w14:paraId="39D9245A" w14:textId="77777777" w:rsidTr="00A350F2">
        <w:trPr>
          <w:trHeight w:val="116"/>
        </w:trPr>
        <w:tc>
          <w:tcPr>
            <w:tcW w:w="4370" w:type="dxa"/>
          </w:tcPr>
          <w:p w14:paraId="3CB32126" w14:textId="77777777" w:rsidR="008F0A75" w:rsidRPr="002E05B8" w:rsidRDefault="008F0A75" w:rsidP="00A350F2">
            <w:pPr>
              <w:pStyle w:val="NoSpacing"/>
            </w:pPr>
          </w:p>
        </w:tc>
        <w:tc>
          <w:tcPr>
            <w:tcW w:w="6816" w:type="dxa"/>
            <w:gridSpan w:val="3"/>
            <w:tcBorders>
              <w:bottom w:val="single" w:sz="24" w:space="0" w:color="ED7D31" w:themeColor="accent2"/>
            </w:tcBorders>
            <w:vAlign w:val="center"/>
          </w:tcPr>
          <w:p w14:paraId="3F0B917C" w14:textId="77777777" w:rsidR="008F0A75" w:rsidRPr="002E05B8" w:rsidRDefault="008F0A75" w:rsidP="00A350F2">
            <w:pPr>
              <w:pStyle w:val="NoSpacing"/>
            </w:pPr>
          </w:p>
        </w:tc>
      </w:tr>
      <w:tr w:rsidR="008F0A75" w:rsidRPr="002E05B8" w14:paraId="29FC85F3" w14:textId="77777777" w:rsidTr="00A350F2">
        <w:trPr>
          <w:trHeight w:val="900"/>
        </w:trPr>
        <w:tc>
          <w:tcPr>
            <w:tcW w:w="4370" w:type="dxa"/>
          </w:tcPr>
          <w:p w14:paraId="5A547686" w14:textId="77777777" w:rsidR="008F0A75" w:rsidRPr="002E05B8" w:rsidRDefault="008F0A75" w:rsidP="00A350F2">
            <w:pPr>
              <w:pStyle w:val="RSVPName"/>
            </w:pPr>
          </w:p>
        </w:tc>
        <w:tc>
          <w:tcPr>
            <w:tcW w:w="6816" w:type="dxa"/>
            <w:gridSpan w:val="3"/>
            <w:tcBorders>
              <w:top w:val="single" w:sz="24" w:space="0" w:color="ED7D31" w:themeColor="accent2"/>
              <w:bottom w:val="single" w:sz="24" w:space="0" w:color="ED7D31" w:themeColor="accent2"/>
            </w:tcBorders>
            <w:vAlign w:val="center"/>
          </w:tcPr>
          <w:p w14:paraId="7553C6BF" w14:textId="77777777" w:rsidR="008F0A75" w:rsidRPr="002E05B8" w:rsidRDefault="003F38E8" w:rsidP="00A350F2">
            <w:pPr>
              <w:pStyle w:val="RSVPName"/>
            </w:pPr>
            <w:sdt>
              <w:sdtPr>
                <w:id w:val="1573695417"/>
                <w:placeholder>
                  <w:docPart w:val="39261A57E29C4684B936E9017F0DCB76"/>
                </w:placeholder>
                <w:temporary/>
                <w:showingPlcHdr/>
              </w:sdtPr>
              <w:sdtEndPr/>
              <w:sdtContent>
                <w:r w:rsidR="008F0A75" w:rsidRPr="002E05B8">
                  <w:t>RSVP:</w:t>
                </w:r>
              </w:sdtContent>
            </w:sdt>
            <w:r w:rsidR="008F0A75">
              <w:t xml:space="preserve"> </w:t>
            </w:r>
            <w:sdt>
              <w:sdtPr>
                <w:id w:val="-2009507078"/>
                <w:placeholder>
                  <w:docPart w:val="372B7B7462BB4C848AB00D3C33E52A8D"/>
                </w:placeholder>
                <w:temporary/>
                <w:showingPlcHdr/>
              </w:sdtPr>
              <w:sdtEndPr/>
              <w:sdtContent>
                <w:r w:rsidR="008F0A75" w:rsidRPr="002E05B8">
                  <w:t>Mira Karlsson</w:t>
                </w:r>
              </w:sdtContent>
            </w:sdt>
          </w:p>
        </w:tc>
      </w:tr>
      <w:tr w:rsidR="008F0A75" w:rsidRPr="002E05B8" w14:paraId="5C0D6CC2" w14:textId="77777777" w:rsidTr="00A350F2">
        <w:trPr>
          <w:trHeight w:val="116"/>
        </w:trPr>
        <w:tc>
          <w:tcPr>
            <w:tcW w:w="4370" w:type="dxa"/>
          </w:tcPr>
          <w:p w14:paraId="57AB78CB" w14:textId="77777777" w:rsidR="008F0A75" w:rsidRPr="002E05B8" w:rsidRDefault="008F0A75" w:rsidP="00A350F2">
            <w:pPr>
              <w:pStyle w:val="NoSpacing"/>
            </w:pPr>
          </w:p>
        </w:tc>
        <w:tc>
          <w:tcPr>
            <w:tcW w:w="6816" w:type="dxa"/>
            <w:gridSpan w:val="3"/>
            <w:tcBorders>
              <w:top w:val="single" w:sz="24" w:space="0" w:color="ED7D31" w:themeColor="accent2"/>
            </w:tcBorders>
            <w:vAlign w:val="center"/>
          </w:tcPr>
          <w:p w14:paraId="6845E274" w14:textId="77777777" w:rsidR="008F0A75" w:rsidRPr="002E05B8" w:rsidRDefault="008F0A75" w:rsidP="00A350F2">
            <w:pPr>
              <w:pStyle w:val="NoSpacing"/>
            </w:pPr>
          </w:p>
        </w:tc>
      </w:tr>
      <w:tr w:rsidR="008F0A75" w:rsidRPr="003E0739" w14:paraId="48AF3DCA" w14:textId="77777777" w:rsidTr="00A350F2">
        <w:trPr>
          <w:trHeight w:val="116"/>
        </w:trPr>
        <w:tc>
          <w:tcPr>
            <w:tcW w:w="4370" w:type="dxa"/>
          </w:tcPr>
          <w:p w14:paraId="0A12288B" w14:textId="77777777" w:rsidR="008F0A75" w:rsidRPr="003E0739" w:rsidRDefault="008F0A75" w:rsidP="00A350F2"/>
        </w:tc>
        <w:tc>
          <w:tcPr>
            <w:tcW w:w="4630" w:type="dxa"/>
            <w:gridSpan w:val="2"/>
            <w:tcBorders>
              <w:top w:val="single" w:sz="24" w:space="0" w:color="ED7D31" w:themeColor="accent2"/>
            </w:tcBorders>
            <w:vAlign w:val="center"/>
          </w:tcPr>
          <w:p w14:paraId="75AA1CB5" w14:textId="77777777" w:rsidR="008F0A75" w:rsidRPr="003E0739" w:rsidRDefault="003F38E8" w:rsidP="00A350F2">
            <w:sdt>
              <w:sdtPr>
                <w:id w:val="-1853787971"/>
                <w:placeholder>
                  <w:docPart w:val="3B6FDAD894AD41808F85F5859F069BCD"/>
                </w:placeholder>
                <w:temporary/>
                <w:showingPlcHdr/>
              </w:sdtPr>
              <w:sdtEndPr/>
              <w:sdtContent>
                <w:r w:rsidR="008F0A75" w:rsidRPr="002E05B8">
                  <w:t>mira@example.com</w:t>
                </w:r>
              </w:sdtContent>
            </w:sdt>
          </w:p>
        </w:tc>
        <w:tc>
          <w:tcPr>
            <w:tcW w:w="2186" w:type="dxa"/>
            <w:tcBorders>
              <w:top w:val="single" w:sz="24" w:space="0" w:color="ED7D31" w:themeColor="accent2"/>
            </w:tcBorders>
            <w:vAlign w:val="center"/>
          </w:tcPr>
          <w:p w14:paraId="1A1C3F25" w14:textId="77777777" w:rsidR="008F0A75" w:rsidRPr="003E0739" w:rsidRDefault="003F38E8" w:rsidP="00A350F2">
            <w:pPr>
              <w:jc w:val="right"/>
            </w:pPr>
            <w:sdt>
              <w:sdtPr>
                <w:id w:val="-736318137"/>
                <w:placeholder>
                  <w:docPart w:val="2EAC911B254A4F0987C64A0DDA876826"/>
                </w:placeholder>
                <w:temporary/>
                <w:showingPlcHdr/>
              </w:sdtPr>
              <w:sdtEndPr/>
              <w:sdtContent>
                <w:r w:rsidR="008F0A75" w:rsidRPr="002E05B8">
                  <w:t>555-0199</w:t>
                </w:r>
              </w:sdtContent>
            </w:sdt>
          </w:p>
        </w:tc>
      </w:tr>
    </w:tbl>
    <w:p w14:paraId="05E255F0" w14:textId="77777777" w:rsidR="00900AC3" w:rsidRPr="00430E1E" w:rsidRDefault="00DB2207" w:rsidP="008F0A75">
      <w:pPr>
        <w:pStyle w:val="NoSpacing"/>
      </w:pPr>
      <w:r w:rsidRPr="00430E1E">
        <w:t xml:space="preserve"> </w:t>
      </w:r>
    </w:p>
    <w:sectPr w:rsidR="00900AC3" w:rsidRPr="00430E1E" w:rsidSect="00764C9C">
      <w:headerReference w:type="default" r:id="rId11"/>
      <w:footerReference w:type="default" r:id="rId12"/>
      <w:pgSz w:w="12240" w:h="15840" w:code="1"/>
      <w:pgMar w:top="360" w:right="360" w:bottom="360" w:left="360" w:header="432" w:footer="144" w:gutter="0"/>
      <w:cols w:space="708"/>
      <w:docGrid w:linePitch="54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B044DC" w14:textId="77777777" w:rsidR="003F38E8" w:rsidRDefault="003F38E8" w:rsidP="00BE19C3">
      <w:r>
        <w:separator/>
      </w:r>
    </w:p>
  </w:endnote>
  <w:endnote w:type="continuationSeparator" w:id="0">
    <w:p w14:paraId="02A31E3F" w14:textId="77777777" w:rsidR="003F38E8" w:rsidRDefault="003F38E8" w:rsidP="00BE19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pyrus">
    <w:panose1 w:val="030705020605020302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3727CB" w14:textId="77777777" w:rsidR="00FD40B5" w:rsidRPr="00430E1E" w:rsidRDefault="00BB3DD3">
    <w:pPr>
      <w:pStyle w:val="Footer"/>
    </w:pPr>
    <w:r w:rsidRPr="00430E1E">
      <w:rPr>
        <w:rFonts w:ascii="Papyrus" w:hAnsi="Papyrus"/>
        <w:noProof/>
        <w:sz w:val="72"/>
      </w:rPr>
      <mc:AlternateContent>
        <mc:Choice Requires="wpg">
          <w:drawing>
            <wp:anchor distT="0" distB="0" distL="114300" distR="114300" simplePos="0" relativeHeight="251678720" behindDoc="1" locked="0" layoutInCell="1" allowOverlap="1" wp14:anchorId="054882E7" wp14:editId="49D29103">
              <wp:simplePos x="0" y="0"/>
              <wp:positionH relativeFrom="column">
                <wp:posOffset>2627334</wp:posOffset>
              </wp:positionH>
              <wp:positionV relativeFrom="paragraph">
                <wp:posOffset>-181288</wp:posOffset>
              </wp:positionV>
              <wp:extent cx="4178808" cy="374904"/>
              <wp:effectExtent l="0" t="0" r="0" b="6350"/>
              <wp:wrapNone/>
              <wp:docPr id="161" name="Group 161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178808" cy="374904"/>
                        <a:chOff x="0" y="0"/>
                        <a:chExt cx="4179849" cy="371936"/>
                      </a:xfrm>
                    </wpg:grpSpPr>
                    <pic:pic xmlns:pic="http://schemas.openxmlformats.org/drawingml/2006/picture">
                      <pic:nvPicPr>
                        <pic:cNvPr id="158" name="Graphic 158" descr="Pumpki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9410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9" name="Graphic 159" descr="Pumpki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38619" y="0"/>
                          <a:ext cx="359410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7" name="Graphic 157" descr="Pumpki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089765" y="0"/>
                          <a:ext cx="359410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6" name="Graphic 156" descr="Pumpki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640910" y="0"/>
                          <a:ext cx="359410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3" name="Graphic 153" descr="Pumpki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79529" y="12526"/>
                          <a:ext cx="359410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4" name="Graphic 154" descr="Pumpki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30674" y="12526"/>
                          <a:ext cx="359410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5" name="Graphic 155" descr="Pumpki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281819" y="12526"/>
                          <a:ext cx="359410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2" name="Graphic 152" descr="Pumpki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820439" y="12526"/>
                          <a:ext cx="359410" cy="35941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4C741D5A" id="Group 161" o:spid="_x0000_s1026" style="position:absolute;margin-left:206.9pt;margin-top:-14.25pt;width:329.05pt;height:29.5pt;z-index:-251637760;mso-width-relative:margin;mso-height-relative:margin" coordsize="41798,3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phic 158" o:spid="_x0000_s1027" type="#_x0000_t75" alt="Pumpkin" style="position:absolute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">
                <v:imagedata r:id="rId3" o:title="Pumpkin"/>
              </v:shape>
              <v:shape id="Graphic 159" o:spid="_x0000_s1028" type="#_x0000_t75" alt="Pumpkin" style="position:absolute;left:5386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">
                <v:imagedata r:id="rId3" o:title="Pumpkin"/>
              </v:shape>
              <v:shape id="Graphic 157" o:spid="_x0000_s1029" type="#_x0000_t75" alt="Pumpkin" style="position:absolute;left:10897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">
                <v:imagedata r:id="rId3" o:title="Pumpkin"/>
              </v:shape>
              <v:shape id="Graphic 156" o:spid="_x0000_s1030" type="#_x0000_t75" alt="Pumpkin" style="position:absolute;left:16409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">
                <v:imagedata r:id="rId3" o:title="Pumpkin"/>
              </v:shape>
              <v:shape id="Graphic 153" o:spid="_x0000_s1031" type="#_x0000_t75" alt="Pumpkin" style="position:absolute;left:21795;top:125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">
                <v:imagedata r:id="rId3" o:title="Pumpkin"/>
              </v:shape>
              <v:shape id="Graphic 154" o:spid="_x0000_s1032" type="#_x0000_t75" alt="Pumpkin" style="position:absolute;left:27306;top:125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">
                <v:imagedata r:id="rId3" o:title="Pumpkin"/>
              </v:shape>
              <v:shape id="Graphic 155" o:spid="_x0000_s1033" type="#_x0000_t75" alt="Pumpkin" style="position:absolute;left:32818;top:125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">
                <v:imagedata r:id="rId3" o:title="Pumpkin"/>
              </v:shape>
              <v:shape id="Graphic 152" o:spid="_x0000_s1034" type="#_x0000_t75" alt="Pumpkin" style="position:absolute;left:38204;top:125;width:3594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">
                <v:imagedata r:id="rId3" o:title="Pumpkin"/>
              </v:shape>
            </v:group>
          </w:pict>
        </mc:Fallback>
      </mc:AlternateContent>
    </w:r>
    <w:r w:rsidR="00FD40B5" w:rsidRPr="00430E1E">
      <w:rPr>
        <w:rFonts w:ascii="Papyrus" w:hAnsi="Papyrus"/>
        <w:noProof/>
        <w:sz w:val="72"/>
      </w:rPr>
      <w:drawing>
        <wp:anchor distT="0" distB="0" distL="114300" distR="114300" simplePos="0" relativeHeight="251665408" behindDoc="1" locked="0" layoutInCell="1" allowOverlap="1" wp14:anchorId="2E1209AA" wp14:editId="050995FA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3024000" cy="4887549"/>
          <wp:effectExtent l="0" t="0" r="5080" b="8890"/>
          <wp:wrapNone/>
          <wp:docPr id="160" name="Picture 160" descr="Scary House">
            <a:extLst xmlns:a="http://schemas.openxmlformats.org/drawingml/2006/main">
              <a:ext uri="{C183D7F6-B498-43B3-948B-1728B52AA6E4}">
                <adec:decorative xmlns:adec="http://schemas.microsoft.com/office/drawing/2017/decorative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0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witchs-house-186463_1280.png"/>
                  <pic:cNvPicPr/>
                </pic:nvPicPr>
                <pic:blipFill>
                  <a:blip r:embed="rId4">
                    <a:extLst>
                      <a:ext uri="{BEBA8EAE-BF5A-486C-A8C5-ECC9F3942E4B}">
                        <a14:imgProps xmlns:a14="http://schemas.microsoft.com/office/drawing/2010/main">
                          <a14:imgLayer r:embed="rId5">
                            <a14:imgEffect>
                              <a14:brightnessContrast bright="20000" contrast="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000" cy="488754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0E1E" w:rsidRPr="00430E1E"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3D071DB" w14:textId="77777777" w:rsidR="003F38E8" w:rsidRDefault="003F38E8" w:rsidP="00BE19C3">
      <w:r>
        <w:separator/>
      </w:r>
    </w:p>
  </w:footnote>
  <w:footnote w:type="continuationSeparator" w:id="0">
    <w:p w14:paraId="56ABCA60" w14:textId="77777777" w:rsidR="003F38E8" w:rsidRDefault="003F38E8" w:rsidP="00BE19C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0FAF85" w14:textId="77777777" w:rsidR="00C46550" w:rsidRDefault="00FD40B5">
    <w:pPr>
      <w:pStyle w:val="Header"/>
    </w:pPr>
    <w:r>
      <w:rPr>
        <w:rFonts w:ascii="Papyrus" w:hAnsi="Papyrus"/>
        <w:noProof/>
        <w:sz w:val="72"/>
      </w:rPr>
      <w:drawing>
        <wp:anchor distT="0" distB="0" distL="114300" distR="114300" simplePos="0" relativeHeight="251662336" behindDoc="0" locked="0" layoutInCell="1" allowOverlap="1" wp14:anchorId="14611838" wp14:editId="6BEAE6F8">
          <wp:simplePos x="0" y="0"/>
          <wp:positionH relativeFrom="page">
            <wp:posOffset>25400</wp:posOffset>
          </wp:positionH>
          <wp:positionV relativeFrom="page">
            <wp:posOffset>2476500</wp:posOffset>
          </wp:positionV>
          <wp:extent cx="7955915" cy="3977005"/>
          <wp:effectExtent l="57150" t="0" r="0" b="0"/>
          <wp:wrapNone/>
          <wp:docPr id="149" name="Picture 149" descr="B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bat-1775692_1280 (1)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378011">
                    <a:off x="0" y="0"/>
                    <a:ext cx="7955915" cy="39770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43589">
      <w:rPr>
        <w:noProof/>
        <w:sz w:val="72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2DABB500" wp14:editId="2F4B930C">
              <wp:simplePos x="0" y="0"/>
              <wp:positionH relativeFrom="margin">
                <wp:align>center</wp:align>
              </wp:positionH>
              <wp:positionV relativeFrom="page">
                <wp:posOffset>4575811</wp:posOffset>
              </wp:positionV>
              <wp:extent cx="9761417" cy="6517640"/>
              <wp:effectExtent l="666750" t="1143000" r="659130" b="1140460"/>
              <wp:wrapNone/>
              <wp:docPr id="19" name="Rectangle 19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879159">
                        <a:off x="0" y="0"/>
                        <a:ext cx="9761417" cy="651764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7C2088C8" id="Rectangle 19" o:spid="_x0000_s1026" style="position:absolute;margin-left:0;margin-top:360.3pt;width:768.6pt;height:513.2pt;rotation:960276fd;z-index:-2516520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" fillcolor="white [3212]" stroked="f" strokeweight="1pt">
              <w10:wrap anchorx="margin" anchory="page"/>
            </v:rect>
          </w:pict>
        </mc:Fallback>
      </mc:AlternateContent>
    </w:r>
    <w:r w:rsidR="007D0B9E">
      <w:rPr>
        <w:rFonts w:ascii="Papyrus" w:hAnsi="Papyrus"/>
        <w:noProof/>
        <w:sz w:val="72"/>
      </w:rPr>
      <w:drawing>
        <wp:anchor distT="0" distB="0" distL="114300" distR="114300" simplePos="0" relativeHeight="251666432" behindDoc="1" locked="0" layoutInCell="1" allowOverlap="1" wp14:anchorId="0155093B" wp14:editId="364FD60E">
          <wp:simplePos x="0" y="0"/>
          <wp:positionH relativeFrom="column">
            <wp:posOffset>-152400</wp:posOffset>
          </wp:positionH>
          <wp:positionV relativeFrom="page">
            <wp:posOffset>4403725</wp:posOffset>
          </wp:positionV>
          <wp:extent cx="792000" cy="1452385"/>
          <wp:effectExtent l="0" t="0" r="8255" b="0"/>
          <wp:wrapNone/>
          <wp:docPr id="150" name="Picture 150" descr="Crescent Mo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crescent-2023231_640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000" cy="1452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8134E">
      <w:rPr>
        <w:rFonts w:ascii="Papyrus" w:hAnsi="Papyrus"/>
        <w:noProof/>
        <w:sz w:val="72"/>
      </w:rPr>
      <mc:AlternateContent>
        <mc:Choice Requires="wps">
          <w:drawing>
            <wp:anchor distT="0" distB="0" distL="114300" distR="114300" simplePos="0" relativeHeight="251661823" behindDoc="0" locked="0" layoutInCell="1" allowOverlap="1" wp14:anchorId="2FD3A4B7" wp14:editId="6562C650">
              <wp:simplePos x="0" y="0"/>
              <wp:positionH relativeFrom="page">
                <wp:posOffset>-240102</wp:posOffset>
              </wp:positionH>
              <wp:positionV relativeFrom="paragraph">
                <wp:posOffset>2858055</wp:posOffset>
              </wp:positionV>
              <wp:extent cx="361778" cy="385408"/>
              <wp:effectExtent l="83503" t="87947" r="84137" b="84138"/>
              <wp:wrapNone/>
              <wp:docPr id="21" name="Rectangle 21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8380038">
                        <a:off x="0" y="0"/>
                        <a:ext cx="361778" cy="385408"/>
                      </a:xfrm>
                      <a:prstGeom prst="rect">
                        <a:avLst/>
                      </a:prstGeom>
                      <a:solidFill>
                        <a:schemeClr val="accent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20AA3EBA" id="Rectangle 21" o:spid="_x0000_s1026" style="position:absolute;margin-left:-18.9pt;margin-top:225.05pt;width:28.5pt;height:30.35pt;rotation:-3517057fd;z-index:25166182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" fillcolor="#ed7d31 [3205]" stroked="f" strokeweight="1pt">
              <w10:wrap anchorx="page"/>
            </v:rect>
          </w:pict>
        </mc:Fallback>
      </mc:AlternateContent>
    </w:r>
    <w:r w:rsidR="00E8134E" w:rsidRPr="00E43589">
      <w:rPr>
        <w:noProof/>
        <w:sz w:val="72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95ECFFE" wp14:editId="655E1073">
              <wp:simplePos x="0" y="0"/>
              <wp:positionH relativeFrom="page">
                <wp:posOffset>-76200</wp:posOffset>
              </wp:positionH>
              <wp:positionV relativeFrom="page">
                <wp:posOffset>-215900</wp:posOffset>
              </wp:positionV>
              <wp:extent cx="7894320" cy="10378440"/>
              <wp:effectExtent l="0" t="0" r="11430" b="22860"/>
              <wp:wrapNone/>
              <wp:docPr id="11" name="Rectangle 11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94320" cy="10378440"/>
                      </a:xfrm>
                      <a:prstGeom prst="rect">
                        <a:avLst/>
                      </a:prstGeom>
                      <a:gradFill>
                        <a:gsLst>
                          <a:gs pos="47000">
                            <a:schemeClr val="accent2"/>
                          </a:gs>
                          <a:gs pos="100000">
                            <a:schemeClr val="accent2">
                              <a:lumMod val="75000"/>
                            </a:schemeClr>
                          </a:gs>
                        </a:gsLst>
                        <a:lin ang="5400000" scaled="1"/>
                      </a:gradFill>
                      <a:ln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6021AB4D" id="Rectangle 11" o:spid="_x0000_s1026" style="position:absolute;margin-left:-6pt;margin-top:-17pt;width:621.6pt;height:817.2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" fillcolor="#ed7d31 [3205]" strokecolor="#ed7d31 [3205]" strokeweight="1pt">
              <v:fill color2="#c45911 [2405]" colors="0 #ed7d31;30802f #ed7d31" focus="100%" type="gradient"/>
              <w10:wrap anchorx="page" anchory="page"/>
            </v:rect>
          </w:pict>
        </mc:Fallback>
      </mc:AlternateContent>
    </w:r>
    <w:r w:rsidR="00C46550">
      <w:rPr>
        <w:rFonts w:ascii="Papyrus" w:hAnsi="Papyrus"/>
        <w:noProof/>
        <w:sz w:val="72"/>
      </w:rPr>
      <w:drawing>
        <wp:anchor distT="0" distB="0" distL="114300" distR="114300" simplePos="0" relativeHeight="251661312" behindDoc="1" locked="0" layoutInCell="1" allowOverlap="1" wp14:anchorId="64A9E910" wp14:editId="655EEA1F">
          <wp:simplePos x="0" y="0"/>
          <wp:positionH relativeFrom="page">
            <wp:align>right</wp:align>
          </wp:positionH>
          <wp:positionV relativeFrom="page">
            <wp:posOffset>-635</wp:posOffset>
          </wp:positionV>
          <wp:extent cx="3564000" cy="3266010"/>
          <wp:effectExtent l="0" t="0" r="0" b="0"/>
          <wp:wrapNone/>
          <wp:docPr id="151" name="Picture 151" descr="Spider We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pider-1777668_1280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64000" cy="3266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removeDateAndTime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16ED"/>
    <w:rsid w:val="00001B30"/>
    <w:rsid w:val="000077FD"/>
    <w:rsid w:val="00025A94"/>
    <w:rsid w:val="000354DE"/>
    <w:rsid w:val="000407B1"/>
    <w:rsid w:val="00081EAB"/>
    <w:rsid w:val="000A29F2"/>
    <w:rsid w:val="000B1CAD"/>
    <w:rsid w:val="000D6BE8"/>
    <w:rsid w:val="00137BB1"/>
    <w:rsid w:val="00145076"/>
    <w:rsid w:val="0014527C"/>
    <w:rsid w:val="001C6580"/>
    <w:rsid w:val="0022353E"/>
    <w:rsid w:val="00246ED0"/>
    <w:rsid w:val="002E05B8"/>
    <w:rsid w:val="00302F3F"/>
    <w:rsid w:val="00341526"/>
    <w:rsid w:val="00355C06"/>
    <w:rsid w:val="00365F40"/>
    <w:rsid w:val="003D09B2"/>
    <w:rsid w:val="003E0739"/>
    <w:rsid w:val="003F38E8"/>
    <w:rsid w:val="00430E1E"/>
    <w:rsid w:val="00435445"/>
    <w:rsid w:val="00480195"/>
    <w:rsid w:val="004A36C4"/>
    <w:rsid w:val="004B20D8"/>
    <w:rsid w:val="00505F85"/>
    <w:rsid w:val="00532FF4"/>
    <w:rsid w:val="005730D0"/>
    <w:rsid w:val="0058618D"/>
    <w:rsid w:val="005B7C00"/>
    <w:rsid w:val="005F3D9A"/>
    <w:rsid w:val="00645FF5"/>
    <w:rsid w:val="00682793"/>
    <w:rsid w:val="006C4240"/>
    <w:rsid w:val="006E19CD"/>
    <w:rsid w:val="00706403"/>
    <w:rsid w:val="007229AB"/>
    <w:rsid w:val="00724E5C"/>
    <w:rsid w:val="0075459B"/>
    <w:rsid w:val="00764C9C"/>
    <w:rsid w:val="007A4B5D"/>
    <w:rsid w:val="007A4B6E"/>
    <w:rsid w:val="007B1C9E"/>
    <w:rsid w:val="007D0B9E"/>
    <w:rsid w:val="00804C67"/>
    <w:rsid w:val="00837E98"/>
    <w:rsid w:val="00866D0A"/>
    <w:rsid w:val="00883C86"/>
    <w:rsid w:val="00890297"/>
    <w:rsid w:val="008C4EFB"/>
    <w:rsid w:val="008F0A75"/>
    <w:rsid w:val="00900AC3"/>
    <w:rsid w:val="00946D48"/>
    <w:rsid w:val="00947D44"/>
    <w:rsid w:val="009716ED"/>
    <w:rsid w:val="009C7173"/>
    <w:rsid w:val="00A81C5F"/>
    <w:rsid w:val="00A9196E"/>
    <w:rsid w:val="00A91DA5"/>
    <w:rsid w:val="00AF49F3"/>
    <w:rsid w:val="00B001A8"/>
    <w:rsid w:val="00B26AB8"/>
    <w:rsid w:val="00B5322C"/>
    <w:rsid w:val="00B73601"/>
    <w:rsid w:val="00BB3DD3"/>
    <w:rsid w:val="00BE19C3"/>
    <w:rsid w:val="00C042AA"/>
    <w:rsid w:val="00C160C1"/>
    <w:rsid w:val="00C46550"/>
    <w:rsid w:val="00C853F5"/>
    <w:rsid w:val="00DB2207"/>
    <w:rsid w:val="00DC6D15"/>
    <w:rsid w:val="00E43589"/>
    <w:rsid w:val="00E56D89"/>
    <w:rsid w:val="00E70DA6"/>
    <w:rsid w:val="00E71964"/>
    <w:rsid w:val="00E8134E"/>
    <w:rsid w:val="00F22AE9"/>
    <w:rsid w:val="00F26DD9"/>
    <w:rsid w:val="00F824AF"/>
    <w:rsid w:val="00FA5AAA"/>
    <w:rsid w:val="00FD40B5"/>
    <w:rsid w:val="00FE0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5170E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40"/>
        <w:szCs w:val="40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unhideWhenUsed="0" w:qFormat="1"/>
    <w:lsdException w:name="heading 3" w:uiPriority="9" w:unhideWhenUsed="0" w:qFormat="1"/>
    <w:lsdException w:name="heading 4" w:uiPriority="9" w:unhideWhenUsed="0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uiPriority="11" w:unhideWhenUsed="0" w:qFormat="1"/>
    <w:lsdException w:name="Date" w:semiHidden="0" w:unhideWhenUsed="0"/>
    <w:lsdException w:name="Strong" w:uiPriority="22" w:unhideWhenUsed="0" w:qFormat="1"/>
    <w:lsdException w:name="Emphasis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0A75"/>
  </w:style>
  <w:style w:type="paragraph" w:styleId="Heading1">
    <w:name w:val="heading 1"/>
    <w:basedOn w:val="Normal"/>
    <w:next w:val="Normal"/>
    <w:link w:val="Heading1Char"/>
    <w:uiPriority w:val="9"/>
    <w:qFormat/>
    <w:rsid w:val="002E05B8"/>
    <w:pPr>
      <w:spacing w:before="120" w:after="120"/>
      <w:jc w:val="center"/>
      <w:outlineLvl w:val="0"/>
    </w:pPr>
    <w:rPr>
      <w:b/>
      <w:sz w:val="64"/>
      <w:szCs w:val="6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E19C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E0739"/>
  </w:style>
  <w:style w:type="paragraph" w:styleId="Footer">
    <w:name w:val="footer"/>
    <w:basedOn w:val="Normal"/>
    <w:link w:val="FooterChar"/>
    <w:uiPriority w:val="99"/>
    <w:semiHidden/>
    <w:rsid w:val="00BE19C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E0739"/>
  </w:style>
  <w:style w:type="character" w:styleId="Hyperlink">
    <w:name w:val="Hyperlink"/>
    <w:basedOn w:val="DefaultParagraphFont"/>
    <w:uiPriority w:val="99"/>
    <w:unhideWhenUsed/>
    <w:rsid w:val="00900AC3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00AC3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3415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gline">
    <w:name w:val="Tagline"/>
    <w:basedOn w:val="Normal"/>
    <w:qFormat/>
    <w:rsid w:val="002E05B8"/>
    <w:pPr>
      <w:ind w:left="288"/>
    </w:pPr>
    <w:rPr>
      <w:rFonts w:asciiTheme="majorHAnsi" w:hAnsiTheme="majorHAnsi"/>
      <w:color w:val="FFFFFF" w:themeColor="background1"/>
      <w:sz w:val="54"/>
      <w:szCs w:val="54"/>
    </w:rPr>
  </w:style>
  <w:style w:type="character" w:styleId="PlaceholderText">
    <w:name w:val="Placeholder Text"/>
    <w:basedOn w:val="DefaultParagraphFont"/>
    <w:uiPriority w:val="99"/>
    <w:semiHidden/>
    <w:rsid w:val="00341526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2E05B8"/>
    <w:pPr>
      <w:ind w:left="288"/>
      <w:jc w:val="center"/>
    </w:pPr>
    <w:rPr>
      <w:rFonts w:asciiTheme="majorHAnsi" w:hAnsiTheme="majorHAnsi"/>
      <w:color w:val="000000" w:themeColor="text1"/>
      <w:sz w:val="120"/>
      <w:szCs w:val="120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character" w:customStyle="1" w:styleId="TitleChar">
    <w:name w:val="Title Char"/>
    <w:basedOn w:val="DefaultParagraphFont"/>
    <w:link w:val="Title"/>
    <w:uiPriority w:val="10"/>
    <w:rsid w:val="002E05B8"/>
    <w:rPr>
      <w:rFonts w:asciiTheme="majorHAnsi" w:hAnsiTheme="majorHAnsi"/>
      <w:color w:val="000000" w:themeColor="text1"/>
      <w:sz w:val="120"/>
      <w:szCs w:val="120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paragraph" w:styleId="Date">
    <w:name w:val="Date"/>
    <w:basedOn w:val="Normal"/>
    <w:next w:val="Normal"/>
    <w:link w:val="DateChar"/>
    <w:uiPriority w:val="99"/>
    <w:rsid w:val="00F26DD9"/>
    <w:pPr>
      <w:spacing w:before="120" w:after="120"/>
      <w:jc w:val="right"/>
    </w:pPr>
    <w:rPr>
      <w:b/>
      <w:noProof/>
      <w:sz w:val="72"/>
      <w:szCs w:val="64"/>
    </w:rPr>
  </w:style>
  <w:style w:type="character" w:customStyle="1" w:styleId="DateChar">
    <w:name w:val="Date Char"/>
    <w:basedOn w:val="DefaultParagraphFont"/>
    <w:link w:val="Date"/>
    <w:uiPriority w:val="99"/>
    <w:rsid w:val="00F26DD9"/>
    <w:rPr>
      <w:b/>
      <w:noProof/>
      <w:sz w:val="72"/>
      <w:szCs w:val="64"/>
    </w:rPr>
  </w:style>
  <w:style w:type="paragraph" w:customStyle="1" w:styleId="Address">
    <w:name w:val="Address"/>
    <w:basedOn w:val="Normal"/>
    <w:qFormat/>
    <w:rsid w:val="002E05B8"/>
    <w:pPr>
      <w:jc w:val="right"/>
    </w:pPr>
    <w:rPr>
      <w:color w:val="ED7D31" w:themeColor="accent2"/>
      <w:sz w:val="42"/>
      <w:szCs w:val="42"/>
    </w:rPr>
  </w:style>
  <w:style w:type="character" w:customStyle="1" w:styleId="Heading1Char">
    <w:name w:val="Heading 1 Char"/>
    <w:basedOn w:val="DefaultParagraphFont"/>
    <w:link w:val="Heading1"/>
    <w:uiPriority w:val="9"/>
    <w:rsid w:val="002E05B8"/>
    <w:rPr>
      <w:b/>
      <w:sz w:val="64"/>
      <w:szCs w:val="64"/>
    </w:rPr>
  </w:style>
  <w:style w:type="paragraph" w:customStyle="1" w:styleId="RSVPName">
    <w:name w:val="RSVP Name"/>
    <w:basedOn w:val="Normal"/>
    <w:qFormat/>
    <w:rsid w:val="002E05B8"/>
    <w:pPr>
      <w:jc w:val="right"/>
    </w:pPr>
    <w:rPr>
      <w:color w:val="ED7D31" w:themeColor="accent2"/>
      <w:sz w:val="64"/>
      <w:szCs w:val="64"/>
    </w:rPr>
  </w:style>
  <w:style w:type="paragraph" w:styleId="NoSpacing">
    <w:name w:val="No Spacing"/>
    <w:uiPriority w:val="1"/>
    <w:qFormat/>
    <w:rsid w:val="002E05B8"/>
    <w:rPr>
      <w:sz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5F8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5F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40"/>
        <w:szCs w:val="40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unhideWhenUsed="0" w:qFormat="1"/>
    <w:lsdException w:name="heading 3" w:uiPriority="9" w:unhideWhenUsed="0" w:qFormat="1"/>
    <w:lsdException w:name="heading 4" w:uiPriority="9" w:unhideWhenUsed="0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uiPriority="11" w:unhideWhenUsed="0" w:qFormat="1"/>
    <w:lsdException w:name="Date" w:semiHidden="0" w:unhideWhenUsed="0"/>
    <w:lsdException w:name="Strong" w:uiPriority="22" w:unhideWhenUsed="0" w:qFormat="1"/>
    <w:lsdException w:name="Emphasis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0A75"/>
  </w:style>
  <w:style w:type="paragraph" w:styleId="Heading1">
    <w:name w:val="heading 1"/>
    <w:basedOn w:val="Normal"/>
    <w:next w:val="Normal"/>
    <w:link w:val="Heading1Char"/>
    <w:uiPriority w:val="9"/>
    <w:qFormat/>
    <w:rsid w:val="002E05B8"/>
    <w:pPr>
      <w:spacing w:before="120" w:after="120"/>
      <w:jc w:val="center"/>
      <w:outlineLvl w:val="0"/>
    </w:pPr>
    <w:rPr>
      <w:b/>
      <w:sz w:val="64"/>
      <w:szCs w:val="6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E19C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E0739"/>
  </w:style>
  <w:style w:type="paragraph" w:styleId="Footer">
    <w:name w:val="footer"/>
    <w:basedOn w:val="Normal"/>
    <w:link w:val="FooterChar"/>
    <w:uiPriority w:val="99"/>
    <w:semiHidden/>
    <w:rsid w:val="00BE19C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E0739"/>
  </w:style>
  <w:style w:type="character" w:styleId="Hyperlink">
    <w:name w:val="Hyperlink"/>
    <w:basedOn w:val="DefaultParagraphFont"/>
    <w:uiPriority w:val="99"/>
    <w:unhideWhenUsed/>
    <w:rsid w:val="00900AC3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00AC3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3415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gline">
    <w:name w:val="Tagline"/>
    <w:basedOn w:val="Normal"/>
    <w:qFormat/>
    <w:rsid w:val="002E05B8"/>
    <w:pPr>
      <w:ind w:left="288"/>
    </w:pPr>
    <w:rPr>
      <w:rFonts w:asciiTheme="majorHAnsi" w:hAnsiTheme="majorHAnsi"/>
      <w:color w:val="FFFFFF" w:themeColor="background1"/>
      <w:sz w:val="54"/>
      <w:szCs w:val="54"/>
    </w:rPr>
  </w:style>
  <w:style w:type="character" w:styleId="PlaceholderText">
    <w:name w:val="Placeholder Text"/>
    <w:basedOn w:val="DefaultParagraphFont"/>
    <w:uiPriority w:val="99"/>
    <w:semiHidden/>
    <w:rsid w:val="00341526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2E05B8"/>
    <w:pPr>
      <w:ind w:left="288"/>
      <w:jc w:val="center"/>
    </w:pPr>
    <w:rPr>
      <w:rFonts w:asciiTheme="majorHAnsi" w:hAnsiTheme="majorHAnsi"/>
      <w:color w:val="000000" w:themeColor="text1"/>
      <w:sz w:val="120"/>
      <w:szCs w:val="120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character" w:customStyle="1" w:styleId="TitleChar">
    <w:name w:val="Title Char"/>
    <w:basedOn w:val="DefaultParagraphFont"/>
    <w:link w:val="Title"/>
    <w:uiPriority w:val="10"/>
    <w:rsid w:val="002E05B8"/>
    <w:rPr>
      <w:rFonts w:asciiTheme="majorHAnsi" w:hAnsiTheme="majorHAnsi"/>
      <w:color w:val="000000" w:themeColor="text1"/>
      <w:sz w:val="120"/>
      <w:szCs w:val="120"/>
      <w14:shadow w14:blurRad="38100" w14:dist="19050" w14:dir="2700000" w14:sx="100000" w14:sy="100000" w14:kx="0" w14:ky="0" w14:algn="tl">
        <w14:schemeClr w14:val="dk1">
          <w14:alpha w14:val="60000"/>
        </w14:schemeClr>
      </w14:shadow>
      <w14:textOutline w14:w="0" w14:cap="flat" w14:cmpd="sng" w14:algn="ctr">
        <w14:noFill/>
        <w14:prstDash w14:val="solid"/>
        <w14:round/>
      </w14:textOutline>
    </w:rPr>
  </w:style>
  <w:style w:type="paragraph" w:styleId="Date">
    <w:name w:val="Date"/>
    <w:basedOn w:val="Normal"/>
    <w:next w:val="Normal"/>
    <w:link w:val="DateChar"/>
    <w:uiPriority w:val="99"/>
    <w:rsid w:val="00F26DD9"/>
    <w:pPr>
      <w:spacing w:before="120" w:after="120"/>
      <w:jc w:val="right"/>
    </w:pPr>
    <w:rPr>
      <w:b/>
      <w:noProof/>
      <w:sz w:val="72"/>
      <w:szCs w:val="64"/>
    </w:rPr>
  </w:style>
  <w:style w:type="character" w:customStyle="1" w:styleId="DateChar">
    <w:name w:val="Date Char"/>
    <w:basedOn w:val="DefaultParagraphFont"/>
    <w:link w:val="Date"/>
    <w:uiPriority w:val="99"/>
    <w:rsid w:val="00F26DD9"/>
    <w:rPr>
      <w:b/>
      <w:noProof/>
      <w:sz w:val="72"/>
      <w:szCs w:val="64"/>
    </w:rPr>
  </w:style>
  <w:style w:type="paragraph" w:customStyle="1" w:styleId="Address">
    <w:name w:val="Address"/>
    <w:basedOn w:val="Normal"/>
    <w:qFormat/>
    <w:rsid w:val="002E05B8"/>
    <w:pPr>
      <w:jc w:val="right"/>
    </w:pPr>
    <w:rPr>
      <w:color w:val="ED7D31" w:themeColor="accent2"/>
      <w:sz w:val="42"/>
      <w:szCs w:val="42"/>
    </w:rPr>
  </w:style>
  <w:style w:type="character" w:customStyle="1" w:styleId="Heading1Char">
    <w:name w:val="Heading 1 Char"/>
    <w:basedOn w:val="DefaultParagraphFont"/>
    <w:link w:val="Heading1"/>
    <w:uiPriority w:val="9"/>
    <w:rsid w:val="002E05B8"/>
    <w:rPr>
      <w:b/>
      <w:sz w:val="64"/>
      <w:szCs w:val="64"/>
    </w:rPr>
  </w:style>
  <w:style w:type="paragraph" w:customStyle="1" w:styleId="RSVPName">
    <w:name w:val="RSVP Name"/>
    <w:basedOn w:val="Normal"/>
    <w:qFormat/>
    <w:rsid w:val="002E05B8"/>
    <w:pPr>
      <w:jc w:val="right"/>
    </w:pPr>
    <w:rPr>
      <w:color w:val="ED7D31" w:themeColor="accent2"/>
      <w:sz w:val="64"/>
      <w:szCs w:val="64"/>
    </w:rPr>
  </w:style>
  <w:style w:type="paragraph" w:styleId="NoSpacing">
    <w:name w:val="No Spacing"/>
    <w:uiPriority w:val="1"/>
    <w:qFormat/>
    <w:rsid w:val="002E05B8"/>
    <w:rPr>
      <w:sz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5F8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5F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svg"/><Relationship Id="rId1" Type="http://schemas.openxmlformats.org/officeDocument/2006/relationships/image" Target="media/image4.png"/><Relationship Id="rId5" Type="http://schemas.microsoft.com/office/2007/relationships/hdphoto" Target="media/hdphoto1.wdp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Templates%20Collection\Flyer%20Templates\New%20folder%20(5)\tf11209737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B7021D8BB6E24307BE70A6720957EC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B095BC2-B8E6-45AC-A6C0-A8867C3EEE3D}"/>
      </w:docPartPr>
      <w:docPartBody>
        <w:p w:rsidR="00206C32" w:rsidRDefault="009644AF">
          <w:pPr>
            <w:pStyle w:val="B7021D8BB6E24307BE70A6720957EC74"/>
          </w:pPr>
          <w:r w:rsidRPr="002E05B8">
            <w:t>Get ready for a super scary</w:t>
          </w:r>
        </w:p>
      </w:docPartBody>
    </w:docPart>
    <w:docPart>
      <w:docPartPr>
        <w:name w:val="B39D7D8E92EA4637B88D759EA9AD61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9BE5CC-A0BA-4B27-AC9E-9A0235512C6E}"/>
      </w:docPartPr>
      <w:docPartBody>
        <w:p w:rsidR="00206C32" w:rsidRDefault="009644AF">
          <w:pPr>
            <w:pStyle w:val="B39D7D8E92EA4637B88D759EA9AD618D"/>
          </w:pPr>
          <w:r w:rsidRPr="002E05B8">
            <w:t>October 31st, 2018</w:t>
          </w:r>
        </w:p>
      </w:docPartBody>
    </w:docPart>
    <w:docPart>
      <w:docPartPr>
        <w:name w:val="8BC9340E88CA4AC99D98A297E0BA03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4CD544-D146-496C-BD3E-3BC1DF26E15B}"/>
      </w:docPartPr>
      <w:docPartBody>
        <w:p w:rsidR="00206C32" w:rsidRDefault="009644AF">
          <w:pPr>
            <w:pStyle w:val="8BC9340E88CA4AC99D98A297E0BA037A"/>
          </w:pPr>
          <w:r w:rsidRPr="002E05B8">
            <w:t>4567 Main St Buffalo, NY 98052</w:t>
          </w:r>
        </w:p>
      </w:docPartBody>
    </w:docPart>
    <w:docPart>
      <w:docPartPr>
        <w:name w:val="92A9674C182E46EC81D64DDDDB940F2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D2517C8-6651-4161-ABB4-7829C531E7C6}"/>
      </w:docPartPr>
      <w:docPartBody>
        <w:p w:rsidR="00206C32" w:rsidRDefault="009644AF">
          <w:pPr>
            <w:pStyle w:val="92A9674C182E46EC81D64DDDDB940F28"/>
          </w:pPr>
          <w:r w:rsidRPr="002E05B8">
            <w:t>BEST DRESSED</w:t>
          </w:r>
          <w:r w:rsidRPr="002E05B8">
            <w:br/>
            <w:t>PRIZES TO BE WON</w:t>
          </w:r>
        </w:p>
      </w:docPartBody>
    </w:docPart>
    <w:docPart>
      <w:docPartPr>
        <w:name w:val="39261A57E29C4684B936E9017F0DCB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33674A-4D29-41AD-A060-3F6A2E30C1D6}"/>
      </w:docPartPr>
      <w:docPartBody>
        <w:p w:rsidR="00206C32" w:rsidRDefault="009644AF">
          <w:pPr>
            <w:pStyle w:val="39261A57E29C4684B936E9017F0DCB76"/>
          </w:pPr>
          <w:r w:rsidRPr="002E05B8">
            <w:t>RSVP:</w:t>
          </w:r>
        </w:p>
      </w:docPartBody>
    </w:docPart>
    <w:docPart>
      <w:docPartPr>
        <w:name w:val="372B7B7462BB4C848AB00D3C33E52A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8C98EC-3A5B-4386-AE30-29B76FE2C991}"/>
      </w:docPartPr>
      <w:docPartBody>
        <w:p w:rsidR="00206C32" w:rsidRDefault="009644AF">
          <w:pPr>
            <w:pStyle w:val="372B7B7462BB4C848AB00D3C33E52A8D"/>
          </w:pPr>
          <w:r w:rsidRPr="002E05B8">
            <w:t>Mira Karlsson</w:t>
          </w:r>
        </w:p>
      </w:docPartBody>
    </w:docPart>
    <w:docPart>
      <w:docPartPr>
        <w:name w:val="3B6FDAD894AD41808F85F5859F069BC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989C49-2B56-4F3F-A97B-E3F959E44111}"/>
      </w:docPartPr>
      <w:docPartBody>
        <w:p w:rsidR="00206C32" w:rsidRDefault="009644AF">
          <w:pPr>
            <w:pStyle w:val="3B6FDAD894AD41808F85F5859F069BCD"/>
          </w:pPr>
          <w:r w:rsidRPr="002E05B8">
            <w:t>mira@example.com</w:t>
          </w:r>
        </w:p>
      </w:docPartBody>
    </w:docPart>
    <w:docPart>
      <w:docPartPr>
        <w:name w:val="2EAC911B254A4F0987C64A0DDA87682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063CEB-6ED0-44AC-B729-3AFFBDD21787}"/>
      </w:docPartPr>
      <w:docPartBody>
        <w:p w:rsidR="00206C32" w:rsidRDefault="009644AF">
          <w:pPr>
            <w:pStyle w:val="2EAC911B254A4F0987C64A0DDA876826"/>
          </w:pPr>
          <w:r w:rsidRPr="002E05B8">
            <w:t>555-0199</w:t>
          </w:r>
        </w:p>
      </w:docPartBody>
    </w:docPart>
    <w:docPart>
      <w:docPartPr>
        <w:name w:val="9ABD330D47604D85B564494511ADE65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96A8CA-1521-474B-9D2B-41D8EADB74B8}"/>
      </w:docPartPr>
      <w:docPartBody>
        <w:p w:rsidR="00206C32" w:rsidRDefault="009644AF">
          <w:pPr>
            <w:pStyle w:val="9ABD330D47604D85B564494511ADE65D"/>
          </w:pPr>
          <w:r w:rsidRPr="00246ED0">
            <w:t>HALLOWEEN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pyrus">
    <w:panose1 w:val="03070502060502030205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44AF"/>
    <w:rsid w:val="001D4AEE"/>
    <w:rsid w:val="00206C32"/>
    <w:rsid w:val="0096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7021D8BB6E24307BE70A6720957EC74">
    <w:name w:val="B7021D8BB6E24307BE70A6720957EC74"/>
  </w:style>
  <w:style w:type="paragraph" w:customStyle="1" w:styleId="B39D7D8E92EA4637B88D759EA9AD618D">
    <w:name w:val="B39D7D8E92EA4637B88D759EA9AD618D"/>
  </w:style>
  <w:style w:type="paragraph" w:customStyle="1" w:styleId="8BC9340E88CA4AC99D98A297E0BA037A">
    <w:name w:val="8BC9340E88CA4AC99D98A297E0BA037A"/>
  </w:style>
  <w:style w:type="paragraph" w:customStyle="1" w:styleId="92A9674C182E46EC81D64DDDDB940F28">
    <w:name w:val="92A9674C182E46EC81D64DDDDB940F28"/>
  </w:style>
  <w:style w:type="paragraph" w:customStyle="1" w:styleId="39261A57E29C4684B936E9017F0DCB76">
    <w:name w:val="39261A57E29C4684B936E9017F0DCB76"/>
  </w:style>
  <w:style w:type="paragraph" w:customStyle="1" w:styleId="372B7B7462BB4C848AB00D3C33E52A8D">
    <w:name w:val="372B7B7462BB4C848AB00D3C33E52A8D"/>
  </w:style>
  <w:style w:type="paragraph" w:customStyle="1" w:styleId="3B6FDAD894AD41808F85F5859F069BCD">
    <w:name w:val="3B6FDAD894AD41808F85F5859F069BCD"/>
  </w:style>
  <w:style w:type="paragraph" w:customStyle="1" w:styleId="2EAC911B254A4F0987C64A0DDA876826">
    <w:name w:val="2EAC911B254A4F0987C64A0DDA876826"/>
  </w:style>
  <w:style w:type="paragraph" w:customStyle="1" w:styleId="9ABD330D47604D85B564494511ADE65D">
    <w:name w:val="9ABD330D47604D85B564494511ADE65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7021D8BB6E24307BE70A6720957EC74">
    <w:name w:val="B7021D8BB6E24307BE70A6720957EC74"/>
  </w:style>
  <w:style w:type="paragraph" w:customStyle="1" w:styleId="B39D7D8E92EA4637B88D759EA9AD618D">
    <w:name w:val="B39D7D8E92EA4637B88D759EA9AD618D"/>
  </w:style>
  <w:style w:type="paragraph" w:customStyle="1" w:styleId="8BC9340E88CA4AC99D98A297E0BA037A">
    <w:name w:val="8BC9340E88CA4AC99D98A297E0BA037A"/>
  </w:style>
  <w:style w:type="paragraph" w:customStyle="1" w:styleId="92A9674C182E46EC81D64DDDDB940F28">
    <w:name w:val="92A9674C182E46EC81D64DDDDB940F28"/>
  </w:style>
  <w:style w:type="paragraph" w:customStyle="1" w:styleId="39261A57E29C4684B936E9017F0DCB76">
    <w:name w:val="39261A57E29C4684B936E9017F0DCB76"/>
  </w:style>
  <w:style w:type="paragraph" w:customStyle="1" w:styleId="372B7B7462BB4C848AB00D3C33E52A8D">
    <w:name w:val="372B7B7462BB4C848AB00D3C33E52A8D"/>
  </w:style>
  <w:style w:type="paragraph" w:customStyle="1" w:styleId="3B6FDAD894AD41808F85F5859F069BCD">
    <w:name w:val="3B6FDAD894AD41808F85F5859F069BCD"/>
  </w:style>
  <w:style w:type="paragraph" w:customStyle="1" w:styleId="2EAC911B254A4F0987C64A0DDA876826">
    <w:name w:val="2EAC911B254A4F0987C64A0DDA876826"/>
  </w:style>
  <w:style w:type="paragraph" w:customStyle="1" w:styleId="9ABD330D47604D85B564494511ADE65D">
    <w:name w:val="9ABD330D47604D85B564494511ADE65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3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954F72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20">
      <a:majorFont>
        <a:latin typeface="Franklin Gothic Heavy"/>
        <a:ea typeface=""/>
        <a:cs typeface=""/>
      </a:majorFont>
      <a:minorFont>
        <a:latin typeface="Eras Bold ITC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291512c1ee715ab617f4c07df79fc1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256c27c40ca5c40ce1cf6c44f0205df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6E0FE1-7212-4651-B66B-CEAFDE8FC83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E0CE6BA-D2F3-4176-8BE5-70DD04136F63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A96CCF53-8950-4A65-A840-77CA2C4D31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B129D44-650B-4BF8-9B91-19AE746B22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tf11209737</Template>
  <TotalTime>0</TotalTime>
  <Pages>1</Pages>
  <Words>29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2020-05-14T00:12:00Z</dcterms:created>
  <dcterms:modified xsi:type="dcterms:W3CDTF">2020-05-14T00:12:00Z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